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D64" w:rsidRDefault="00CE4D64" w:rsidP="00CE4D64">
      <w:pPr>
        <w:pStyle w:val="NoSpacing"/>
      </w:pPr>
      <w:r>
        <w:rPr>
          <w:u w:val="single"/>
        </w:rPr>
        <w:t>Anne CRANE</w:t>
      </w:r>
      <w:r>
        <w:t xml:space="preserve">        (fl.1438)</w:t>
      </w:r>
    </w:p>
    <w:p w:rsidR="00CE4D64" w:rsidRDefault="00CE4D64" w:rsidP="00CE4D6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Wortham</w:t>
      </w:r>
      <w:proofErr w:type="spellEnd"/>
      <w:r>
        <w:t>, Suffolk.</w:t>
      </w:r>
    </w:p>
    <w:p w:rsidR="00CE4D64" w:rsidRDefault="00CE4D64" w:rsidP="00CE4D64">
      <w:pPr>
        <w:pStyle w:val="NoSpacing"/>
      </w:pPr>
    </w:p>
    <w:p w:rsidR="00CE4D64" w:rsidRDefault="00CE4D64" w:rsidP="00CE4D64">
      <w:pPr>
        <w:pStyle w:val="NoSpacing"/>
      </w:pPr>
    </w:p>
    <w:p w:rsidR="00CE4D64" w:rsidRDefault="00CE4D64" w:rsidP="00CE4D64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 xml:space="preserve">q.v.).      (“Sudbury Wills” </w:t>
      </w:r>
      <w:proofErr w:type="spellStart"/>
      <w:r>
        <w:t>vol.I</w:t>
      </w:r>
      <w:proofErr w:type="spellEnd"/>
      <w:r>
        <w:t xml:space="preserve"> p.6)</w:t>
      </w:r>
    </w:p>
    <w:p w:rsidR="00CE4D64" w:rsidRDefault="00CE4D64" w:rsidP="00CE4D64">
      <w:pPr>
        <w:pStyle w:val="NoSpacing"/>
      </w:pPr>
      <w:r>
        <w:t xml:space="preserve">Sons:   </w:t>
      </w:r>
      <w:proofErr w:type="gramStart"/>
      <w:r>
        <w:t>George(</w:t>
      </w:r>
      <w:proofErr w:type="gramEnd"/>
      <w:r>
        <w:t>q.v.), William(q.v.)     (ibid.)</w:t>
      </w:r>
    </w:p>
    <w:p w:rsidR="00CE4D64" w:rsidRDefault="00CE4D64" w:rsidP="00CE4D64">
      <w:pPr>
        <w:pStyle w:val="NoSpacing"/>
      </w:pPr>
    </w:p>
    <w:p w:rsidR="00CE4D64" w:rsidRDefault="00CE4D64" w:rsidP="00CE4D64">
      <w:pPr>
        <w:pStyle w:val="NoSpacing"/>
      </w:pPr>
    </w:p>
    <w:p w:rsidR="00CE4D64" w:rsidRDefault="00CE4D64" w:rsidP="00CE4D64">
      <w:pPr>
        <w:pStyle w:val="NoSpacing"/>
      </w:pPr>
      <w:r>
        <w:t>16 May1438</w:t>
      </w:r>
      <w:r>
        <w:tab/>
        <w:t>John appointed her and their sons as his executors, and bequeathed them</w:t>
      </w:r>
    </w:p>
    <w:p w:rsidR="00CE4D64" w:rsidRDefault="00CE4D64" w:rsidP="00CE4D64">
      <w:pPr>
        <w:pStyle w:val="NoSpacing"/>
      </w:pPr>
      <w:r>
        <w:tab/>
      </w:r>
      <w:r>
        <w:tab/>
      </w:r>
      <w:proofErr w:type="gramStart"/>
      <w:r>
        <w:t>all</w:t>
      </w:r>
      <w:proofErr w:type="gramEnd"/>
      <w:r>
        <w:t xml:space="preserve"> the residue of his estate.   </w:t>
      </w:r>
      <w:proofErr w:type="gramStart"/>
      <w:r>
        <w:t>(ibid.)</w:t>
      </w:r>
      <w:proofErr w:type="gramEnd"/>
    </w:p>
    <w:p w:rsidR="00CE4D64" w:rsidRDefault="00CE4D64" w:rsidP="00CE4D64">
      <w:pPr>
        <w:pStyle w:val="NoSpacing"/>
      </w:pPr>
    </w:p>
    <w:p w:rsidR="00CE4D64" w:rsidRDefault="00CE4D64" w:rsidP="00CE4D64">
      <w:pPr>
        <w:pStyle w:val="NoSpacing"/>
      </w:pPr>
    </w:p>
    <w:p w:rsidR="00CE4D64" w:rsidRDefault="00CE4D64" w:rsidP="00CE4D64">
      <w:pPr>
        <w:pStyle w:val="NoSpacing"/>
      </w:pPr>
    </w:p>
    <w:p w:rsidR="00CE4D64" w:rsidRDefault="00CE4D64" w:rsidP="00CE4D64">
      <w:pPr>
        <w:pStyle w:val="NoSpacing"/>
      </w:pPr>
      <w:r>
        <w:t>7 October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D64" w:rsidRDefault="00CE4D64" w:rsidP="00920DE3">
      <w:pPr>
        <w:spacing w:after="0" w:line="240" w:lineRule="auto"/>
      </w:pPr>
      <w:r>
        <w:separator/>
      </w:r>
    </w:p>
  </w:endnote>
  <w:endnote w:type="continuationSeparator" w:id="0">
    <w:p w:rsidR="00CE4D64" w:rsidRDefault="00CE4D6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D64" w:rsidRDefault="00CE4D64" w:rsidP="00920DE3">
      <w:pPr>
        <w:spacing w:after="0" w:line="240" w:lineRule="auto"/>
      </w:pPr>
      <w:r>
        <w:separator/>
      </w:r>
    </w:p>
  </w:footnote>
  <w:footnote w:type="continuationSeparator" w:id="0">
    <w:p w:rsidR="00CE4D64" w:rsidRDefault="00CE4D6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D64"/>
    <w:rsid w:val="00120749"/>
    <w:rsid w:val="00624CAE"/>
    <w:rsid w:val="00920DE3"/>
    <w:rsid w:val="00C009D8"/>
    <w:rsid w:val="00CE4D64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43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2014-10-10T19:58:00Z</dcterms:created>
  <dcterms:modified xsi:type="dcterms:W3CDTF">2014-10-10T19:58:00Z</dcterms:modified>
</cp:coreProperties>
</file>